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2B34F107" w:rsidR="004F0988" w:rsidRPr="008245FE" w:rsidRDefault="004F0988" w:rsidP="00B36DD6">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B36DD6">
              <w:rPr>
                <w:sz w:val="64"/>
                <w:lang w:eastAsia="zh-CN"/>
              </w:rPr>
              <w:t>97</w:t>
            </w:r>
            <w:r w:rsidRPr="008245FE">
              <w:rPr>
                <w:sz w:val="64"/>
              </w:rPr>
              <w:t xml:space="preserve"> </w:t>
            </w:r>
            <w:r w:rsidRPr="008245FE">
              <w:t>V</w:t>
            </w:r>
            <w:bookmarkStart w:id="3" w:name="specVersion"/>
            <w:r w:rsidR="00B92FDB" w:rsidRPr="008245FE">
              <w:rPr>
                <w:rFonts w:hint="eastAsia"/>
                <w:lang w:eastAsia="zh-CN"/>
              </w:rPr>
              <w:t>0</w:t>
            </w:r>
            <w:r w:rsidRPr="008245FE">
              <w:t>.</w:t>
            </w:r>
            <w:r w:rsidR="008C27AC">
              <w:t>0</w:t>
            </w:r>
            <w:r w:rsidRPr="008245FE">
              <w:t>.</w:t>
            </w:r>
            <w:bookmarkEnd w:id="3"/>
            <w:r w:rsidR="008C27AC">
              <w:t>1</w:t>
            </w:r>
            <w:r w:rsidRPr="008245FE">
              <w:t xml:space="preserve"> </w:t>
            </w:r>
            <w:r w:rsidRPr="008245FE">
              <w:rPr>
                <w:sz w:val="32"/>
              </w:rPr>
              <w:t>(</w:t>
            </w:r>
            <w:bookmarkStart w:id="4" w:name="issueDate"/>
            <w:r w:rsidR="0035569D" w:rsidRPr="008245FE">
              <w:rPr>
                <w:rFonts w:hint="eastAsia"/>
                <w:sz w:val="32"/>
                <w:lang w:eastAsia="zh-CN"/>
              </w:rPr>
              <w:t>202</w:t>
            </w:r>
            <w:r w:rsidR="00E31A99">
              <w:rPr>
                <w:sz w:val="32"/>
                <w:lang w:eastAsia="zh-CN"/>
              </w:rPr>
              <w:t>2</w:t>
            </w:r>
            <w:r w:rsidRPr="008245FE">
              <w:rPr>
                <w:sz w:val="32"/>
              </w:rPr>
              <w:t>-</w:t>
            </w:r>
            <w:bookmarkEnd w:id="4"/>
            <w:r w:rsidR="00E31A99">
              <w:rPr>
                <w:sz w:val="32"/>
              </w:rPr>
              <w:t>1</w:t>
            </w:r>
            <w:r w:rsidR="00C436EE">
              <w:rPr>
                <w:sz w:val="32"/>
                <w:lang w:eastAsia="zh-CN"/>
              </w:rPr>
              <w:t>1</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379EA49" w14:textId="77777777" w:rsidR="00025FA4" w:rsidRDefault="00025FA4" w:rsidP="00133525">
            <w:pPr>
              <w:pStyle w:val="ZT"/>
              <w:framePr w:wrap="auto" w:hAnchor="text" w:yAlign="inline"/>
            </w:pPr>
            <w:r w:rsidRPr="00025FA4">
              <w:t xml:space="preserve">High power for </w:t>
            </w:r>
          </w:p>
          <w:p w14:paraId="6BC420AB" w14:textId="77777777" w:rsidR="00B36DD6" w:rsidRDefault="00B36DD6" w:rsidP="00133525">
            <w:pPr>
              <w:pStyle w:val="ZT"/>
              <w:framePr w:wrap="auto" w:hAnchor="text" w:yAlign="inline"/>
            </w:pPr>
            <w:r w:rsidRPr="00B36DD6">
              <w:t xml:space="preserve">NR TDD intra-band carrier aggregation </w:t>
            </w:r>
          </w:p>
          <w:p w14:paraId="2F14622B" w14:textId="5E263D53" w:rsidR="00C16C3B" w:rsidRPr="00C16C3B" w:rsidRDefault="00B36DD6" w:rsidP="00133525">
            <w:pPr>
              <w:pStyle w:val="ZT"/>
              <w:framePr w:wrap="auto" w:hAnchor="text" w:yAlign="inline"/>
            </w:pPr>
            <w:r w:rsidRPr="00B36DD6">
              <w:t>in frequency range FR1</w:t>
            </w:r>
            <w:r w:rsidR="008D2635">
              <w:t>;</w:t>
            </w:r>
          </w:p>
          <w:bookmarkEnd w:id="6"/>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val="en-US"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val="en-US"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DB064A">
              <w:rPr>
                <w:noProof/>
                <w:sz w:val="18"/>
              </w:rPr>
              <w:t>2</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5AF837F7" w14:textId="3BE28629" w:rsidR="00EF3720"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F3720">
        <w:t>Foreword</w:t>
      </w:r>
      <w:r w:rsidR="00EF3720">
        <w:tab/>
      </w:r>
      <w:r w:rsidR="00EF3720">
        <w:fldChar w:fldCharType="begin"/>
      </w:r>
      <w:r w:rsidR="00EF3720">
        <w:instrText xml:space="preserve"> PAGEREF _Toc115471708 \h </w:instrText>
      </w:r>
      <w:r w:rsidR="00EF3720">
        <w:fldChar w:fldCharType="separate"/>
      </w:r>
      <w:r w:rsidR="00EF3720">
        <w:t>4</w:t>
      </w:r>
      <w:r w:rsidR="00EF3720">
        <w:fldChar w:fldCharType="end"/>
      </w:r>
    </w:p>
    <w:p w14:paraId="7F87D678" w14:textId="17D44553" w:rsidR="00EF3720" w:rsidRDefault="00EF3720">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_Toc115471709 \h </w:instrText>
      </w:r>
      <w:r>
        <w:fldChar w:fldCharType="separate"/>
      </w:r>
      <w:r>
        <w:t>6</w:t>
      </w:r>
      <w:r>
        <w:fldChar w:fldCharType="end"/>
      </w:r>
    </w:p>
    <w:p w14:paraId="193BAE56" w14:textId="258D195A" w:rsidR="00EF3720" w:rsidRDefault="00EF3720">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_Toc115471710 \h </w:instrText>
      </w:r>
      <w:r>
        <w:fldChar w:fldCharType="separate"/>
      </w:r>
      <w:r>
        <w:t>6</w:t>
      </w:r>
      <w:r>
        <w:fldChar w:fldCharType="end"/>
      </w:r>
    </w:p>
    <w:p w14:paraId="219BCCB8" w14:textId="6EF70CB2" w:rsidR="00EF3720" w:rsidRDefault="00EF3720">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_Toc115471711 \h </w:instrText>
      </w:r>
      <w:r>
        <w:fldChar w:fldCharType="separate"/>
      </w:r>
      <w:r>
        <w:t>6</w:t>
      </w:r>
      <w:r>
        <w:fldChar w:fldCharType="end"/>
      </w:r>
    </w:p>
    <w:p w14:paraId="71098083" w14:textId="77CD5954" w:rsidR="00EF3720" w:rsidRDefault="00EF3720">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_Toc115471712 \h </w:instrText>
      </w:r>
      <w:r>
        <w:fldChar w:fldCharType="separate"/>
      </w:r>
      <w:r>
        <w:t>6</w:t>
      </w:r>
      <w:r>
        <w:fldChar w:fldCharType="end"/>
      </w:r>
    </w:p>
    <w:p w14:paraId="14942158" w14:textId="7106CC96" w:rsidR="00EF3720" w:rsidRDefault="00EF3720">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_Toc115471713 \h </w:instrText>
      </w:r>
      <w:r>
        <w:fldChar w:fldCharType="separate"/>
      </w:r>
      <w:r>
        <w:t>6</w:t>
      </w:r>
      <w:r>
        <w:fldChar w:fldCharType="end"/>
      </w:r>
    </w:p>
    <w:p w14:paraId="11CFFB46" w14:textId="66D29154" w:rsidR="00EF3720" w:rsidRDefault="00EF3720">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_Toc115471714 \h </w:instrText>
      </w:r>
      <w:r>
        <w:fldChar w:fldCharType="separate"/>
      </w:r>
      <w:r>
        <w:t>6</w:t>
      </w:r>
      <w:r>
        <w:fldChar w:fldCharType="end"/>
      </w:r>
    </w:p>
    <w:p w14:paraId="72E758C9" w14:textId="408EDF86" w:rsidR="00EF3720" w:rsidRDefault="00EF3720">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_Toc115471715 \h </w:instrText>
      </w:r>
      <w:r>
        <w:fldChar w:fldCharType="separate"/>
      </w:r>
      <w:r>
        <w:t>6</w:t>
      </w:r>
      <w:r>
        <w:fldChar w:fldCharType="end"/>
      </w:r>
    </w:p>
    <w:p w14:paraId="3046053E" w14:textId="687C5E2E" w:rsidR="00EF3720" w:rsidRDefault="00EF3720">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FR1 TDD single bands with power class 1.5 UE</w:t>
      </w:r>
      <w:r>
        <w:tab/>
      </w:r>
      <w:r>
        <w:fldChar w:fldCharType="begin"/>
      </w:r>
      <w:r>
        <w:instrText xml:space="preserve"> PAGEREF _Toc115471716 \h </w:instrText>
      </w:r>
      <w:r>
        <w:fldChar w:fldCharType="separate"/>
      </w:r>
      <w:r>
        <w:t>7</w:t>
      </w:r>
      <w:r>
        <w:fldChar w:fldCharType="end"/>
      </w:r>
    </w:p>
    <w:p w14:paraId="0943D67F" w14:textId="47404E01" w:rsidR="00EF3720" w:rsidRDefault="00EF3720">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x</w:t>
      </w:r>
      <w:r>
        <w:rPr>
          <w:rFonts w:asciiTheme="minorHAnsi" w:eastAsiaTheme="minorEastAsia" w:hAnsiTheme="minorHAnsi" w:cstheme="minorBidi"/>
          <w:kern w:val="2"/>
          <w:sz w:val="21"/>
          <w:szCs w:val="22"/>
          <w:lang w:val="en-US" w:eastAsia="zh-CN"/>
        </w:rPr>
        <w:tab/>
      </w:r>
      <w:r>
        <w:t xml:space="preserve">NR band </w:t>
      </w:r>
      <w:r>
        <w:rPr>
          <w:lang w:eastAsia="zh-CN"/>
        </w:rPr>
        <w:t>nX</w:t>
      </w:r>
      <w:r>
        <w:tab/>
      </w:r>
      <w:r>
        <w:fldChar w:fldCharType="begin"/>
      </w:r>
      <w:r>
        <w:instrText xml:space="preserve"> PAGEREF _Toc115471717 \h </w:instrText>
      </w:r>
      <w:r>
        <w:fldChar w:fldCharType="separate"/>
      </w:r>
      <w:r>
        <w:t>7</w:t>
      </w:r>
      <w:r>
        <w:fldChar w:fldCharType="end"/>
      </w:r>
    </w:p>
    <w:p w14:paraId="0A8877BE" w14:textId="50196DAF" w:rsidR="00EF3720" w:rsidRDefault="00EF3720">
      <w:pPr>
        <w:pStyle w:val="TOC3"/>
        <w:rPr>
          <w:rFonts w:asciiTheme="minorHAnsi" w:eastAsiaTheme="minorEastAsia" w:hAnsiTheme="minorHAnsi" w:cstheme="minorBidi"/>
          <w:kern w:val="2"/>
          <w:sz w:val="21"/>
          <w:szCs w:val="22"/>
          <w:lang w:val="en-US" w:eastAsia="zh-CN"/>
        </w:rPr>
      </w:pPr>
      <w:r w:rsidRPr="00BC4865">
        <w:rPr>
          <w:rFonts w:cs="Arial"/>
          <w:lang w:eastAsia="zh-CN"/>
        </w:rPr>
        <w:t>5.x.1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_Toc115471718 \h </w:instrText>
      </w:r>
      <w:r>
        <w:fldChar w:fldCharType="separate"/>
      </w:r>
      <w:r>
        <w:t>7</w:t>
      </w:r>
      <w:r>
        <w:fldChar w:fldCharType="end"/>
      </w:r>
    </w:p>
    <w:p w14:paraId="306670F1" w14:textId="6161DF20" w:rsidR="00EF3720" w:rsidRDefault="00EF3720">
      <w:pPr>
        <w:pStyle w:val="TOC3"/>
        <w:rPr>
          <w:rFonts w:asciiTheme="minorHAnsi" w:eastAsiaTheme="minorEastAsia" w:hAnsiTheme="minorHAnsi" w:cstheme="minorBidi"/>
          <w:kern w:val="2"/>
          <w:sz w:val="21"/>
          <w:szCs w:val="22"/>
          <w:lang w:val="en-US" w:eastAsia="zh-CN"/>
        </w:rPr>
      </w:pPr>
      <w:r w:rsidRPr="00BC4865">
        <w:rPr>
          <w:rFonts w:eastAsia="MS Mincho"/>
          <w:lang w:eastAsia="ja-JP"/>
        </w:rPr>
        <w:t>5.x.2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_Toc115471719 \h </w:instrText>
      </w:r>
      <w:r>
        <w:fldChar w:fldCharType="separate"/>
      </w:r>
      <w:r>
        <w:t>7</w:t>
      </w:r>
      <w:r>
        <w:fldChar w:fldCharType="end"/>
      </w:r>
    </w:p>
    <w:p w14:paraId="65079AE0" w14:textId="2E48F44C" w:rsidR="00EF3720" w:rsidRDefault="00EF3720">
      <w:pPr>
        <w:pStyle w:val="TOC3"/>
        <w:rPr>
          <w:rFonts w:asciiTheme="minorHAnsi" w:eastAsiaTheme="minorEastAsia" w:hAnsiTheme="minorHAnsi" w:cstheme="minorBidi"/>
          <w:kern w:val="2"/>
          <w:sz w:val="21"/>
          <w:szCs w:val="22"/>
          <w:lang w:val="en-US" w:eastAsia="zh-CN"/>
        </w:rPr>
      </w:pPr>
      <w:r w:rsidRPr="00BC4865">
        <w:rPr>
          <w:rFonts w:eastAsia="MS Mincho"/>
          <w:lang w:eastAsia="ja-JP"/>
        </w:rPr>
        <w:t>5.x.3</w:t>
      </w:r>
      <w:r>
        <w:rPr>
          <w:rFonts w:asciiTheme="minorHAnsi" w:eastAsiaTheme="minorEastAsia" w:hAnsiTheme="minorHAnsi" w:cstheme="minorBidi"/>
          <w:kern w:val="2"/>
          <w:sz w:val="21"/>
          <w:szCs w:val="22"/>
          <w:lang w:val="en-US" w:eastAsia="zh-CN"/>
        </w:rPr>
        <w:tab/>
      </w:r>
      <w:r>
        <w:rPr>
          <w:lang w:eastAsia="zh-CN"/>
        </w:rPr>
        <w:t>Void</w:t>
      </w:r>
      <w:r>
        <w:tab/>
      </w:r>
      <w:r>
        <w:fldChar w:fldCharType="begin"/>
      </w:r>
      <w:r>
        <w:instrText xml:space="preserve"> PAGEREF _Toc115471720 \h </w:instrText>
      </w:r>
      <w:r>
        <w:fldChar w:fldCharType="separate"/>
      </w:r>
      <w:r>
        <w:t>7</w:t>
      </w:r>
      <w:r>
        <w:fldChar w:fldCharType="end"/>
      </w:r>
    </w:p>
    <w:p w14:paraId="6FCD6E98" w14:textId="25AEF173" w:rsidR="00EF3720" w:rsidRDefault="00EF3720">
      <w:pPr>
        <w:pStyle w:val="TOC1"/>
        <w:rPr>
          <w:rFonts w:asciiTheme="minorHAnsi" w:eastAsiaTheme="minorEastAsia" w:hAnsiTheme="minorHAnsi" w:cstheme="minorBid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_Toc115471721 \h </w:instrText>
      </w:r>
      <w:r>
        <w:fldChar w:fldCharType="separate"/>
      </w:r>
      <w:r>
        <w:t>8</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1"/>
      </w:pPr>
      <w:r w:rsidRPr="004D3578">
        <w:br w:type="page"/>
      </w:r>
      <w:bookmarkStart w:id="16" w:name="_Toc115471708"/>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1"/>
      </w:pPr>
      <w:bookmarkStart w:id="19" w:name="introduction"/>
      <w:bookmarkEnd w:id="19"/>
      <w:r w:rsidRPr="004D3578">
        <w:br w:type="page"/>
      </w:r>
      <w:bookmarkStart w:id="20" w:name="scope"/>
      <w:bookmarkStart w:id="21" w:name="_Toc115471709"/>
      <w:bookmarkEnd w:id="20"/>
      <w:r w:rsidRPr="004D3578">
        <w:lastRenderedPageBreak/>
        <w:t>1</w:t>
      </w:r>
      <w:r w:rsidRPr="004D3578">
        <w:tab/>
        <w:t>Scope</w:t>
      </w:r>
      <w:bookmarkEnd w:id="21"/>
    </w:p>
    <w:p w14:paraId="5663F478" w14:textId="5404188E"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517263" w:rsidRPr="00517263">
        <w:t>High power UE (power class 1.5 or 2) for intra-band Carrier Aggregation combinations of a single NR FR1 TDD band</w:t>
      </w:r>
      <w:r w:rsidR="00517263">
        <w:t xml:space="preserve">. </w:t>
      </w:r>
    </w:p>
    <w:p w14:paraId="5663F479" w14:textId="77777777" w:rsidR="00080512" w:rsidRPr="004D3578" w:rsidRDefault="00080512">
      <w:pPr>
        <w:pStyle w:val="1"/>
      </w:pPr>
      <w:bookmarkStart w:id="22" w:name="references"/>
      <w:bookmarkStart w:id="23" w:name="_Toc115471710"/>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3115FC4A" w:rsidR="00F946DF" w:rsidRDefault="00F946DF" w:rsidP="00EC4A25">
      <w:pPr>
        <w:pStyle w:val="EX"/>
      </w:pPr>
      <w:r>
        <w:t>[2]</w:t>
      </w:r>
      <w:r>
        <w:tab/>
        <w:t>3GPP RP-</w:t>
      </w:r>
      <w:r w:rsidR="00517263" w:rsidRPr="00517263">
        <w:t>222647</w:t>
      </w:r>
      <w:r>
        <w:t xml:space="preserve">: </w:t>
      </w:r>
      <w:r w:rsidR="00EF3720">
        <w:rPr>
          <w:rFonts w:hint="eastAsia"/>
          <w:lang w:eastAsia="zh-CN"/>
        </w:rPr>
        <w:t>“</w:t>
      </w:r>
      <w:r w:rsidR="00517263" w:rsidRPr="00517263">
        <w:t>WID on High power UE (power class 1.5 or 2) for intra-band Carrier Aggregation combinations of a single NR FR1 TDD band</w:t>
      </w:r>
      <w:r w:rsidR="00EF3720">
        <w:rPr>
          <w:rFonts w:hint="eastAsia"/>
          <w:lang w:eastAsia="zh-CN"/>
        </w:rPr>
        <w:t>”</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1"/>
      </w:pPr>
      <w:bookmarkStart w:id="24" w:name="definitions"/>
      <w:bookmarkStart w:id="25" w:name="_Toc115471711"/>
      <w:bookmarkEnd w:id="24"/>
      <w:r w:rsidRPr="004D3578">
        <w:t>3</w:t>
      </w:r>
      <w:r w:rsidRPr="004D3578">
        <w:tab/>
        <w:t>Definitions</w:t>
      </w:r>
      <w:r w:rsidR="00602AEA">
        <w:t xml:space="preserve"> of terms, symbols and abbreviations</w:t>
      </w:r>
      <w:bookmarkEnd w:id="25"/>
    </w:p>
    <w:p w14:paraId="5663F483" w14:textId="77777777" w:rsidR="00080512" w:rsidRPr="004D3578" w:rsidRDefault="00080512">
      <w:pPr>
        <w:pStyle w:val="2"/>
      </w:pPr>
      <w:bookmarkStart w:id="26" w:name="_Toc115471712"/>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2"/>
      </w:pPr>
      <w:bookmarkStart w:id="27" w:name="_Toc115471713"/>
      <w:r w:rsidRPr="004D3578">
        <w:t>3.2</w:t>
      </w:r>
      <w:r w:rsidRPr="004D3578">
        <w:tab/>
        <w:t>Symbols</w:t>
      </w:r>
      <w:bookmarkEnd w:id="27"/>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2"/>
      </w:pPr>
      <w:bookmarkStart w:id="28" w:name="_Toc115471714"/>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1"/>
      </w:pPr>
      <w:bookmarkStart w:id="29" w:name="clause4"/>
      <w:bookmarkStart w:id="30" w:name="_Toc115471715"/>
      <w:bookmarkEnd w:id="29"/>
      <w:r w:rsidRPr="004D3578">
        <w:t>4</w:t>
      </w:r>
      <w:r w:rsidRPr="004D3578">
        <w:tab/>
      </w:r>
      <w:r>
        <w:rPr>
          <w:rFonts w:hint="eastAsia"/>
          <w:lang w:eastAsia="zh-CN"/>
        </w:rPr>
        <w:t>Back</w:t>
      </w:r>
      <w:r>
        <w:t>ground</w:t>
      </w:r>
      <w:bookmarkEnd w:id="30"/>
    </w:p>
    <w:p w14:paraId="5663F4A0" w14:textId="21B42EB6" w:rsidR="00282FCD" w:rsidRDefault="004715E3" w:rsidP="00282FCD">
      <w:pPr>
        <w:rPr>
          <w:lang w:eastAsia="zh-CN"/>
        </w:rPr>
      </w:pPr>
      <w:r>
        <w:rPr>
          <w:rFonts w:hint="eastAsia"/>
          <w:lang w:eastAsia="zh-CN"/>
        </w:rPr>
        <w:t>At 3GPP RAN#</w:t>
      </w:r>
      <w:r w:rsidR="00A4576D">
        <w:rPr>
          <w:lang w:eastAsia="zh-CN"/>
        </w:rPr>
        <w:t>97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A4576D" w:rsidRPr="00A4576D">
        <w:t>High power UE (power class 1.5 or 2) for intra-band Carrier Aggregation combinations of a single NR FR1 TDD band</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11D22884" w14:textId="7C8F3091" w:rsidR="00A4576D" w:rsidRPr="00714A6E" w:rsidRDefault="00A4576D" w:rsidP="00A4576D">
      <w:pPr>
        <w:spacing w:after="0"/>
      </w:pPr>
      <w:r w:rsidRPr="00714A6E">
        <w:lastRenderedPageBreak/>
        <w:t>This WI will address the following intra-band Carrier Aggregation cases of a single NR FR1 TDD band:</w:t>
      </w:r>
    </w:p>
    <w:p w14:paraId="466916E9" w14:textId="77777777" w:rsidR="00A4576D" w:rsidRPr="00714A6E" w:rsidRDefault="00A4576D" w:rsidP="00A4576D">
      <w:pPr>
        <w:spacing w:after="0"/>
        <w:ind w:firstLineChars="150" w:firstLine="300"/>
      </w:pPr>
      <w:r w:rsidRPr="00714A6E">
        <w:t>- with PC2 for UL intra-band CA configuration</w:t>
      </w:r>
    </w:p>
    <w:p w14:paraId="48A0C302" w14:textId="77777777" w:rsidR="00A4576D" w:rsidRPr="00714A6E" w:rsidRDefault="00A4576D" w:rsidP="00A4576D">
      <w:pPr>
        <w:spacing w:after="0"/>
        <w:ind w:firstLineChars="150" w:firstLine="300"/>
      </w:pPr>
      <w:r w:rsidRPr="00714A6E">
        <w:t>- with PC2 for single uplink carrier</w:t>
      </w:r>
    </w:p>
    <w:p w14:paraId="5A65FFD0" w14:textId="77777777" w:rsidR="00A4576D" w:rsidRPr="00714A6E" w:rsidRDefault="00A4576D" w:rsidP="00A4576D">
      <w:pPr>
        <w:spacing w:after="0"/>
        <w:ind w:firstLineChars="150" w:firstLine="300"/>
      </w:pPr>
      <w:r w:rsidRPr="00714A6E">
        <w:t xml:space="preserve">- with PC1.5 for single uplink carrier </w:t>
      </w:r>
    </w:p>
    <w:p w14:paraId="1613B179" w14:textId="77777777" w:rsidR="00A4576D" w:rsidRPr="00714A6E" w:rsidRDefault="00A4576D" w:rsidP="00A4576D">
      <w:pPr>
        <w:spacing w:after="0"/>
        <w:ind w:firstLineChars="150" w:firstLine="300"/>
      </w:pPr>
      <w:r w:rsidRPr="00714A6E">
        <w:t xml:space="preserve">- with the following objectives: </w:t>
      </w:r>
    </w:p>
    <w:p w14:paraId="75B8DD83" w14:textId="7098533E" w:rsidR="00A4576D" w:rsidRPr="00714A6E" w:rsidRDefault="00A4576D" w:rsidP="00A4576D">
      <w:pPr>
        <w:pStyle w:val="ac"/>
        <w:rPr>
          <w:rFonts w:ascii="Times New Roman" w:hAnsi="Times New Roman"/>
          <w:sz w:val="20"/>
          <w:szCs w:val="20"/>
        </w:rPr>
      </w:pPr>
      <w:r w:rsidRPr="00714A6E">
        <w:rPr>
          <w:rFonts w:ascii="Times New Roman" w:hAnsi="Times New Roman"/>
          <w:sz w:val="20"/>
          <w:szCs w:val="20"/>
        </w:rPr>
        <w:tab/>
        <w:t>1) Specify the band-combination specific RF requirements</w:t>
      </w:r>
      <w:r w:rsidRPr="00714A6E">
        <w:rPr>
          <w:rFonts w:ascii="Times New Roman" w:hAnsi="Times New Roman"/>
          <w:sz w:val="20"/>
          <w:szCs w:val="20"/>
          <w:lang w:eastAsia="ja-JP"/>
        </w:rPr>
        <w:t xml:space="preserve"> </w:t>
      </w:r>
      <w:r w:rsidRPr="00714A6E">
        <w:rPr>
          <w:rFonts w:ascii="Times New Roman" w:hAnsi="Times New Roman"/>
          <w:sz w:val="20"/>
          <w:szCs w:val="20"/>
        </w:rPr>
        <w:t xml:space="preserve">including </w:t>
      </w:r>
    </w:p>
    <w:p w14:paraId="5016E625" w14:textId="77777777" w:rsidR="00A4576D" w:rsidRPr="00714A6E" w:rsidRDefault="00A4576D" w:rsidP="00A4576D">
      <w:pPr>
        <w:pStyle w:val="ac"/>
        <w:numPr>
          <w:ilvl w:val="0"/>
          <w:numId w:val="8"/>
        </w:numPr>
        <w:ind w:leftChars="440" w:left="1240"/>
        <w:rPr>
          <w:rFonts w:ascii="Times New Roman" w:hAnsi="Times New Roman"/>
          <w:sz w:val="20"/>
          <w:szCs w:val="20"/>
        </w:rPr>
      </w:pPr>
      <w:r w:rsidRPr="00714A6E">
        <w:rPr>
          <w:rFonts w:ascii="Times New Roman" w:hAnsi="Times New Roman"/>
          <w:sz w:val="20"/>
          <w:szCs w:val="20"/>
        </w:rPr>
        <w:t>UE maximum output power and Tx power tolerance</w:t>
      </w:r>
    </w:p>
    <w:p w14:paraId="19880784" w14:textId="77777777" w:rsidR="00A4576D" w:rsidRPr="00714A6E" w:rsidRDefault="00A4576D" w:rsidP="00A4576D">
      <w:pPr>
        <w:pStyle w:val="ac"/>
        <w:numPr>
          <w:ilvl w:val="0"/>
          <w:numId w:val="8"/>
        </w:numPr>
        <w:ind w:leftChars="440" w:left="1240"/>
        <w:rPr>
          <w:rFonts w:ascii="Times New Roman" w:hAnsi="Times New Roman"/>
          <w:sz w:val="20"/>
          <w:szCs w:val="20"/>
        </w:rPr>
      </w:pPr>
      <w:r w:rsidRPr="00714A6E">
        <w:rPr>
          <w:rFonts w:ascii="Times New Roman" w:hAnsi="Times New Roman"/>
          <w:sz w:val="20"/>
          <w:szCs w:val="20"/>
        </w:rPr>
        <w:t>A-MPR requirements if needed</w:t>
      </w:r>
    </w:p>
    <w:p w14:paraId="792A66E2" w14:textId="1EBE62F8" w:rsidR="00A4576D" w:rsidRPr="00714A6E" w:rsidRDefault="00A4576D" w:rsidP="00A4576D">
      <w:pPr>
        <w:pStyle w:val="ac"/>
        <w:ind w:left="720"/>
        <w:rPr>
          <w:rFonts w:ascii="Times New Roman" w:hAnsi="Times New Roman"/>
          <w:sz w:val="20"/>
          <w:szCs w:val="20"/>
        </w:rPr>
      </w:pPr>
      <w:r w:rsidRPr="00714A6E">
        <w:rPr>
          <w:rFonts w:ascii="Times New Roman" w:hAnsi="Times New Roman"/>
          <w:sz w:val="20"/>
          <w:szCs w:val="20"/>
          <w:lang w:eastAsia="zh-CN"/>
        </w:rPr>
        <w:t xml:space="preserve">2) </w:t>
      </w:r>
      <w:r w:rsidRPr="00714A6E">
        <w:rPr>
          <w:rFonts w:ascii="Times New Roman" w:hAnsi="Times New Roman"/>
          <w:sz w:val="20"/>
          <w:szCs w:val="20"/>
        </w:rPr>
        <w:t xml:space="preserve">Define requirements for PC1.5 according to following conditions  </w:t>
      </w:r>
    </w:p>
    <w:p w14:paraId="6AB9D2C0" w14:textId="77777777" w:rsidR="00A4576D" w:rsidRPr="00714A6E" w:rsidRDefault="00A4576D" w:rsidP="00A4576D">
      <w:pPr>
        <w:pStyle w:val="ac"/>
        <w:numPr>
          <w:ilvl w:val="1"/>
          <w:numId w:val="9"/>
        </w:numPr>
        <w:spacing w:afterLines="50" w:after="120"/>
        <w:ind w:leftChars="440" w:left="1237" w:hanging="357"/>
        <w:rPr>
          <w:rFonts w:ascii="Times New Roman" w:hAnsi="Times New Roman"/>
          <w:sz w:val="20"/>
          <w:szCs w:val="20"/>
        </w:rPr>
      </w:pPr>
      <w:r w:rsidRPr="00714A6E">
        <w:rPr>
          <w:rFonts w:ascii="Times New Roman" w:hAnsi="Times New Roman"/>
          <w:sz w:val="20"/>
          <w:szCs w:val="20"/>
        </w:rPr>
        <w:t>Include intra-band DL CA band combinations with PC1.5 on the single carrier uplink in supporting of 2x26dBm PA configuration</w:t>
      </w:r>
      <w:r w:rsidRPr="00714A6E">
        <w:rPr>
          <w:rFonts w:ascii="Times New Roman" w:hAnsi="Times New Roman"/>
          <w:sz w:val="20"/>
          <w:szCs w:val="20"/>
          <w:lang w:eastAsia="zh-CN"/>
        </w:rPr>
        <w:t>.</w:t>
      </w:r>
    </w:p>
    <w:p w14:paraId="75D70A41" w14:textId="77777777" w:rsidR="00A4576D" w:rsidRPr="00714A6E" w:rsidRDefault="00A4576D" w:rsidP="00A4576D">
      <w:pPr>
        <w:spacing w:after="50"/>
        <w:rPr>
          <w:lang w:eastAsia="zh-CN"/>
        </w:rPr>
      </w:pPr>
      <w:r w:rsidRPr="00714A6E">
        <w:rPr>
          <w:lang w:eastAsia="zh-CN"/>
        </w:rPr>
        <w:t>Note 0: Other additional requirements due to the high power on UL may be added via WID revisions, if necessary.</w:t>
      </w:r>
    </w:p>
    <w:p w14:paraId="55B15F24" w14:textId="32EE6D32" w:rsidR="00A4576D" w:rsidRPr="00714A6E" w:rsidRDefault="00A4576D" w:rsidP="00A4576D">
      <w:pPr>
        <w:spacing w:after="50"/>
        <w:rPr>
          <w:lang w:eastAsia="zh-CN"/>
        </w:rPr>
      </w:pPr>
      <w:r w:rsidRPr="00714A6E">
        <w:rPr>
          <w:lang w:eastAsia="zh-CN"/>
        </w:rPr>
        <w:t>Note 1: The generic requirements of high power UEs for the band combinations considered in this WI are covered in REL-17 NR_RF_FR1_enh.</w:t>
      </w:r>
    </w:p>
    <w:p w14:paraId="109BC7EA" w14:textId="77777777" w:rsidR="00A4576D" w:rsidRPr="00714A6E" w:rsidRDefault="00A4576D" w:rsidP="00A4576D">
      <w:pPr>
        <w:spacing w:after="50"/>
        <w:rPr>
          <w:i/>
          <w:iCs/>
          <w:lang w:eastAsia="zh-CN"/>
        </w:rPr>
      </w:pPr>
      <w:r w:rsidRPr="00714A6E">
        <w:rPr>
          <w:lang w:eastAsia="zh-CN"/>
        </w:rPr>
        <w:t>Note 2: RAN4 will not apply its block agreement process to CRs of this basket WI.</w:t>
      </w:r>
    </w:p>
    <w:p w14:paraId="43511BB2" w14:textId="77777777" w:rsidR="00A4576D" w:rsidRPr="00714A6E" w:rsidRDefault="00A4576D" w:rsidP="00A4576D">
      <w:pPr>
        <w:pStyle w:val="ac"/>
        <w:rPr>
          <w:rFonts w:ascii="Times New Roman" w:hAnsi="Times New Roman"/>
          <w:sz w:val="20"/>
          <w:szCs w:val="20"/>
        </w:rPr>
      </w:pPr>
    </w:p>
    <w:p w14:paraId="19A064A4" w14:textId="77777777" w:rsidR="00A4576D" w:rsidRPr="00714A6E" w:rsidRDefault="00A4576D" w:rsidP="00A4576D">
      <w:pPr>
        <w:spacing w:after="0"/>
        <w:rPr>
          <w:bCs/>
          <w:lang w:eastAsia="zh-CN"/>
        </w:rPr>
      </w:pPr>
      <w:r w:rsidRPr="00714A6E">
        <w:t xml:space="preserve">The </w:t>
      </w:r>
      <w:r w:rsidRPr="00714A6E">
        <w:rPr>
          <w:bCs/>
          <w:lang w:eastAsia="zh-CN"/>
        </w:rPr>
        <w:t xml:space="preserve">NR </w:t>
      </w:r>
      <w:r w:rsidRPr="00714A6E">
        <w:rPr>
          <w:lang w:eastAsia="zh-CN"/>
        </w:rPr>
        <w:t xml:space="preserve">intra-band CA band combination configurations of frequency range FR1 that are considered in this WI are </w:t>
      </w:r>
      <w:r w:rsidRPr="00714A6E">
        <w:rPr>
          <w:bCs/>
        </w:rPr>
        <w:t xml:space="preserve">defined </w:t>
      </w:r>
      <w:r w:rsidRPr="00714A6E">
        <w:rPr>
          <w:bCs/>
          <w:lang w:eastAsia="zh-CN"/>
        </w:rPr>
        <w:t xml:space="preserve">in the Table 1 </w:t>
      </w:r>
      <w:r w:rsidRPr="00714A6E">
        <w:rPr>
          <w:bCs/>
        </w:rPr>
        <w:t>below:</w:t>
      </w:r>
    </w:p>
    <w:p w14:paraId="3941AD69" w14:textId="77777777" w:rsidR="00A4576D" w:rsidRPr="009556D5" w:rsidRDefault="00A4576D" w:rsidP="00A4576D">
      <w:pPr>
        <w:pStyle w:val="ad"/>
        <w:keepNext/>
        <w:spacing w:beforeLines="50" w:before="120"/>
        <w:jc w:val="center"/>
        <w:rPr>
          <w:rFonts w:eastAsia="宋体"/>
        </w:rPr>
      </w:pPr>
      <w:r w:rsidRPr="009556D5">
        <w:t xml:space="preserve">Table </w:t>
      </w:r>
      <w:r w:rsidRPr="009556D5">
        <w:rPr>
          <w:rFonts w:eastAsia="宋体" w:hint="eastAsia"/>
        </w:rPr>
        <w:t>1</w:t>
      </w:r>
      <w:r w:rsidRPr="009556D5">
        <w:t xml:space="preserve">: </w:t>
      </w:r>
      <w:r>
        <w:t xml:space="preserve">NR Intra band CA configuration </w:t>
      </w:r>
    </w:p>
    <w:tbl>
      <w:tblPr>
        <w:tblW w:w="3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9"/>
        <w:gridCol w:w="1079"/>
        <w:gridCol w:w="537"/>
        <w:gridCol w:w="839"/>
        <w:gridCol w:w="2522"/>
      </w:tblGrid>
      <w:tr w:rsidR="00BD16AE" w:rsidRPr="001D6F04" w14:paraId="2FEBA1FA" w14:textId="77777777" w:rsidTr="007E198B">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hideMark/>
          </w:tcPr>
          <w:p w14:paraId="27A67A13" w14:textId="77777777" w:rsidR="00BD16AE" w:rsidRPr="001D6F04" w:rsidRDefault="00BD16AE" w:rsidP="00ED44AD">
            <w:pPr>
              <w:pStyle w:val="TAL"/>
              <w:widowControl w:val="0"/>
              <w:jc w:val="center"/>
              <w:rPr>
                <w:rFonts w:cs="Arial"/>
                <w:b/>
                <w:kern w:val="2"/>
                <w:sz w:val="16"/>
                <w:szCs w:val="18"/>
                <w:lang w:val="en-US" w:eastAsia="zh-CN"/>
              </w:rPr>
            </w:pPr>
            <w:bookmarkStart w:id="31" w:name="_GoBack" w:colFirst="0" w:colLast="5"/>
            <w:r w:rsidRPr="001D6F04">
              <w:rPr>
                <w:rFonts w:cs="Arial"/>
                <w:b/>
                <w:kern w:val="2"/>
                <w:sz w:val="16"/>
                <w:szCs w:val="18"/>
                <w:lang w:val="en-US" w:eastAsia="zh-CN"/>
              </w:rPr>
              <w:t>NR CA</w:t>
            </w:r>
          </w:p>
          <w:p w14:paraId="38A5F814" w14:textId="77777777" w:rsidR="00BD16AE" w:rsidRPr="001D6F04" w:rsidRDefault="00BD16AE"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p>
        </w:tc>
        <w:tc>
          <w:tcPr>
            <w:tcW w:w="891" w:type="pct"/>
            <w:tcBorders>
              <w:top w:val="single" w:sz="4" w:space="0" w:color="auto"/>
              <w:left w:val="single" w:sz="4" w:space="0" w:color="auto"/>
              <w:bottom w:val="single" w:sz="4" w:space="0" w:color="auto"/>
              <w:right w:val="single" w:sz="4" w:space="0" w:color="auto"/>
            </w:tcBorders>
            <w:vAlign w:val="center"/>
            <w:hideMark/>
          </w:tcPr>
          <w:p w14:paraId="522AF48D" w14:textId="77777777" w:rsidR="00BD16AE" w:rsidRPr="001D6F04" w:rsidRDefault="00BD16AE"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Uplink CA</w:t>
            </w:r>
          </w:p>
          <w:p w14:paraId="54F4A488" w14:textId="77777777" w:rsidR="00BD16AE" w:rsidRPr="001D6F04" w:rsidRDefault="00BD16AE"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r>
              <w:t xml:space="preserve"> </w:t>
            </w:r>
            <w:r w:rsidRPr="00E4319E">
              <w:rPr>
                <w:b/>
              </w:rPr>
              <w:t>or single uplink carrier</w:t>
            </w:r>
          </w:p>
        </w:tc>
        <w:tc>
          <w:tcPr>
            <w:tcW w:w="443" w:type="pct"/>
            <w:tcBorders>
              <w:top w:val="single" w:sz="4" w:space="0" w:color="auto"/>
              <w:left w:val="single" w:sz="4" w:space="0" w:color="auto"/>
              <w:bottom w:val="single" w:sz="4" w:space="0" w:color="auto"/>
              <w:right w:val="single" w:sz="4" w:space="0" w:color="auto"/>
            </w:tcBorders>
            <w:vAlign w:val="center"/>
          </w:tcPr>
          <w:p w14:paraId="4858D10B" w14:textId="77777777" w:rsidR="00BD16AE" w:rsidRPr="001D6F04" w:rsidRDefault="00BD16AE"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Power class</w:t>
            </w:r>
          </w:p>
        </w:tc>
        <w:tc>
          <w:tcPr>
            <w:tcW w:w="693" w:type="pct"/>
            <w:tcBorders>
              <w:top w:val="single" w:sz="4" w:space="0" w:color="auto"/>
              <w:left w:val="single" w:sz="4" w:space="0" w:color="auto"/>
              <w:bottom w:val="single" w:sz="4" w:space="0" w:color="auto"/>
              <w:right w:val="single" w:sz="4" w:space="0" w:color="auto"/>
            </w:tcBorders>
            <w:vAlign w:val="center"/>
            <w:hideMark/>
          </w:tcPr>
          <w:p w14:paraId="12587275" w14:textId="77777777" w:rsidR="00BD16AE" w:rsidRPr="001D6F04" w:rsidRDefault="00BD16AE"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w:t>
            </w:r>
          </w:p>
          <w:p w14:paraId="662BB5B6" w14:textId="77777777" w:rsidR="00BD16AE" w:rsidRPr="001D6F04" w:rsidRDefault="00BD16AE"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name, company</w:t>
            </w:r>
          </w:p>
        </w:tc>
        <w:tc>
          <w:tcPr>
            <w:tcW w:w="2082" w:type="pct"/>
            <w:tcBorders>
              <w:top w:val="single" w:sz="4" w:space="0" w:color="auto"/>
              <w:left w:val="single" w:sz="4" w:space="0" w:color="auto"/>
              <w:bottom w:val="single" w:sz="4" w:space="0" w:color="auto"/>
              <w:right w:val="single" w:sz="4" w:space="0" w:color="auto"/>
            </w:tcBorders>
            <w:vAlign w:val="center"/>
            <w:hideMark/>
          </w:tcPr>
          <w:p w14:paraId="35E704B3" w14:textId="77777777" w:rsidR="00BD16AE" w:rsidRPr="001D6F04" w:rsidRDefault="00BD16AE"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 email</w:t>
            </w:r>
          </w:p>
        </w:tc>
      </w:tr>
      <w:tr w:rsidR="00BD16AE" w:rsidRPr="001D6F04" w14:paraId="69851BDE" w14:textId="77777777" w:rsidTr="007E198B">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7DB1BA53"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kern w:val="2"/>
                <w:sz w:val="16"/>
                <w:szCs w:val="18"/>
                <w:lang w:val="en-US" w:eastAsia="zh-CN"/>
              </w:rPr>
              <w:t>CA_n77(2A)</w:t>
            </w:r>
          </w:p>
        </w:tc>
        <w:tc>
          <w:tcPr>
            <w:tcW w:w="891" w:type="pct"/>
            <w:tcBorders>
              <w:top w:val="single" w:sz="4" w:space="0" w:color="auto"/>
              <w:left w:val="single" w:sz="4" w:space="0" w:color="auto"/>
              <w:bottom w:val="single" w:sz="4" w:space="0" w:color="auto"/>
              <w:right w:val="single" w:sz="4" w:space="0" w:color="auto"/>
            </w:tcBorders>
            <w:vAlign w:val="center"/>
          </w:tcPr>
          <w:p w14:paraId="2645FF6F"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kern w:val="2"/>
                <w:sz w:val="16"/>
                <w:szCs w:val="18"/>
                <w:lang w:val="en-US" w:eastAsia="zh-CN"/>
              </w:rPr>
              <w:t>CA_n77</w:t>
            </w:r>
            <w:r w:rsidRPr="00CA076B">
              <w:rPr>
                <w:rFonts w:cs="Arial" w:hint="eastAsia"/>
                <w:kern w:val="2"/>
                <w:sz w:val="16"/>
                <w:szCs w:val="18"/>
                <w:lang w:val="en-US" w:eastAsia="zh-CN"/>
              </w:rPr>
              <w:t>(2A)</w:t>
            </w:r>
          </w:p>
        </w:tc>
        <w:tc>
          <w:tcPr>
            <w:tcW w:w="443" w:type="pct"/>
            <w:tcBorders>
              <w:top w:val="single" w:sz="4" w:space="0" w:color="auto"/>
              <w:left w:val="single" w:sz="4" w:space="0" w:color="auto"/>
              <w:bottom w:val="single" w:sz="4" w:space="0" w:color="auto"/>
              <w:right w:val="single" w:sz="4" w:space="0" w:color="auto"/>
            </w:tcBorders>
            <w:vAlign w:val="center"/>
          </w:tcPr>
          <w:p w14:paraId="666513C6"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kern w:val="2"/>
                <w:sz w:val="16"/>
                <w:szCs w:val="18"/>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4EB47396" w14:textId="77777777" w:rsidR="00BD16AE" w:rsidRPr="00CA076B" w:rsidRDefault="00BD16AE" w:rsidP="00ED44AD">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Ron Borsato</w:t>
            </w:r>
          </w:p>
          <w:p w14:paraId="7BC32777" w14:textId="77777777" w:rsidR="00BD16AE" w:rsidRPr="00CA076B" w:rsidRDefault="00BD16AE" w:rsidP="00ED44AD">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AT&amp;T</w:t>
            </w:r>
          </w:p>
        </w:tc>
        <w:tc>
          <w:tcPr>
            <w:tcW w:w="2082" w:type="pct"/>
            <w:tcBorders>
              <w:top w:val="single" w:sz="4" w:space="0" w:color="auto"/>
              <w:left w:val="single" w:sz="4" w:space="0" w:color="auto"/>
              <w:bottom w:val="single" w:sz="4" w:space="0" w:color="auto"/>
              <w:right w:val="single" w:sz="4" w:space="0" w:color="auto"/>
            </w:tcBorders>
            <w:vAlign w:val="center"/>
          </w:tcPr>
          <w:p w14:paraId="08CE089B" w14:textId="77777777" w:rsidR="00BD16AE" w:rsidRPr="00CA076B" w:rsidRDefault="00BD16AE" w:rsidP="00ED44AD">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ronald.borsato@att.com</w:t>
            </w:r>
          </w:p>
        </w:tc>
      </w:tr>
      <w:tr w:rsidR="00BD16AE" w:rsidRPr="001D6F04" w14:paraId="4413602E" w14:textId="77777777" w:rsidTr="007E198B">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8B058A"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1A605C92"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7DCC13EB"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19251822" w14:textId="77777777" w:rsidR="00BD16AE" w:rsidRPr="00CA076B" w:rsidRDefault="00BD16AE" w:rsidP="00ED44AD">
            <w:pPr>
              <w:pStyle w:val="TAL"/>
              <w:widowControl w:val="0"/>
              <w:jc w:val="center"/>
              <w:rPr>
                <w:rFonts w:cs="Arial"/>
                <w:sz w:val="16"/>
                <w:szCs w:val="16"/>
              </w:rPr>
            </w:pPr>
            <w:r w:rsidRPr="00CA076B">
              <w:rPr>
                <w:rFonts w:cs="Arial"/>
                <w:sz w:val="16"/>
                <w:szCs w:val="16"/>
                <w:lang w:eastAsia="zh-CN"/>
              </w:rPr>
              <w:t>Ryu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3F1B8A46" w14:textId="77777777" w:rsidR="00BD16AE" w:rsidRPr="00CA076B" w:rsidRDefault="00BD16AE" w:rsidP="00ED44AD">
            <w:pPr>
              <w:pStyle w:val="TAL"/>
              <w:widowControl w:val="0"/>
              <w:jc w:val="center"/>
              <w:rPr>
                <w:rFonts w:cs="Arial"/>
                <w:sz w:val="16"/>
                <w:szCs w:val="16"/>
              </w:rPr>
            </w:pPr>
            <w:hyperlink r:id="rId11" w:history="1">
              <w:r w:rsidRPr="00CA076B">
                <w:rPr>
                  <w:rStyle w:val="a9"/>
                  <w:rFonts w:cs="Arial"/>
                  <w:color w:val="000000"/>
                  <w:sz w:val="16"/>
                  <w:szCs w:val="16"/>
                </w:rPr>
                <w:t>ryuu.kitagawa.pn@nttdocomo.com</w:t>
              </w:r>
            </w:hyperlink>
          </w:p>
        </w:tc>
      </w:tr>
      <w:tr w:rsidR="00BD16AE" w:rsidRPr="001D6F04" w14:paraId="0A85D61A" w14:textId="77777777" w:rsidTr="007E198B">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227E59" w14:textId="1FDC0DBD" w:rsidR="00BD16AE" w:rsidRPr="00CA076B" w:rsidRDefault="00BD16AE" w:rsidP="00714A6E">
            <w:pPr>
              <w:pStyle w:val="TAL"/>
              <w:widowControl w:val="0"/>
              <w:jc w:val="center"/>
              <w:rPr>
                <w:rFonts w:cs="Arial"/>
                <w:kern w:val="2"/>
                <w:sz w:val="16"/>
                <w:szCs w:val="16"/>
                <w:lang w:val="en-US" w:eastAsia="zh-CN"/>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055F6D8" w14:textId="5807D40A" w:rsidR="00BD16AE" w:rsidRPr="00CA076B" w:rsidRDefault="00BD16AE" w:rsidP="00714A6E">
            <w:pPr>
              <w:pStyle w:val="TAL"/>
              <w:widowControl w:val="0"/>
              <w:jc w:val="center"/>
              <w:rPr>
                <w:rFonts w:cs="Arial"/>
                <w:kern w:val="2"/>
                <w:sz w:val="16"/>
                <w:szCs w:val="16"/>
                <w:lang w:val="en-US" w:eastAsia="zh-CN"/>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CEBA67E" w14:textId="3F5E6F4E" w:rsidR="00BD16AE" w:rsidRPr="00CA076B" w:rsidRDefault="00BD16AE" w:rsidP="00714A6E">
            <w:pPr>
              <w:pStyle w:val="TAL"/>
              <w:widowControl w:val="0"/>
              <w:jc w:val="center"/>
              <w:rPr>
                <w:rFonts w:cs="Arial"/>
                <w:kern w:val="2"/>
                <w:sz w:val="16"/>
                <w:szCs w:val="16"/>
                <w:lang w:val="en-US" w:eastAsia="zh-CN"/>
              </w:rPr>
            </w:pPr>
            <w:r w:rsidRPr="00716AC3">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24E0DDDA" w14:textId="77777777" w:rsidR="00BD16AE" w:rsidRPr="00716AC3" w:rsidRDefault="00BD16AE"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675F0A82" w14:textId="61ABB7DB" w:rsidR="00BD16AE" w:rsidRPr="00CA076B" w:rsidRDefault="00BD16AE"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44231C28" w14:textId="13B9273A" w:rsidR="00BD16AE" w:rsidRDefault="00BD16AE" w:rsidP="00714A6E">
            <w:pPr>
              <w:pStyle w:val="TAL"/>
              <w:widowControl w:val="0"/>
              <w:jc w:val="center"/>
              <w:rPr>
                <w:rStyle w:val="a9"/>
                <w:rFonts w:cs="Arial"/>
                <w:color w:val="000000"/>
                <w:sz w:val="16"/>
                <w:szCs w:val="16"/>
              </w:rPr>
            </w:pPr>
            <w:r w:rsidRPr="00716AC3">
              <w:rPr>
                <w:rFonts w:ascii="等线" w:hAnsi="等线" w:hint="eastAsia"/>
                <w:sz w:val="16"/>
                <w:szCs w:val="16"/>
                <w:u w:val="single"/>
              </w:rPr>
              <w:t>ui-suzuki@kddi.com</w:t>
            </w:r>
          </w:p>
        </w:tc>
      </w:tr>
      <w:tr w:rsidR="00BD16AE" w:rsidRPr="001D6F04" w14:paraId="4B6FCEAE" w14:textId="77777777" w:rsidTr="007E198B">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65D9483"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hint="eastAsia"/>
                <w:kern w:val="2"/>
                <w:sz w:val="16"/>
                <w:szCs w:val="16"/>
                <w:lang w:val="en-US" w:eastAsia="zh-CN"/>
              </w:rPr>
              <w:t>C</w:t>
            </w:r>
            <w:r w:rsidRPr="00CA076B">
              <w:rPr>
                <w:rFonts w:cs="Arial"/>
                <w:kern w:val="2"/>
                <w:sz w:val="16"/>
                <w:szCs w:val="16"/>
                <w:lang w:val="en-US" w:eastAsia="zh-CN"/>
              </w:rPr>
              <w:t>A_n77C</w:t>
            </w:r>
          </w:p>
        </w:tc>
        <w:tc>
          <w:tcPr>
            <w:tcW w:w="891" w:type="pct"/>
            <w:tcBorders>
              <w:top w:val="single" w:sz="4" w:space="0" w:color="auto"/>
              <w:left w:val="single" w:sz="4" w:space="0" w:color="auto"/>
              <w:bottom w:val="single" w:sz="4" w:space="0" w:color="auto"/>
              <w:right w:val="single" w:sz="4" w:space="0" w:color="auto"/>
            </w:tcBorders>
            <w:vAlign w:val="center"/>
          </w:tcPr>
          <w:p w14:paraId="3F172A39"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76BBB53B"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1A248130" w14:textId="77777777" w:rsidR="00BD16AE" w:rsidRPr="00CA076B" w:rsidRDefault="00BD16AE" w:rsidP="00ED44AD">
            <w:pPr>
              <w:pStyle w:val="TAL"/>
              <w:widowControl w:val="0"/>
              <w:jc w:val="center"/>
              <w:rPr>
                <w:rFonts w:cs="Arial"/>
                <w:sz w:val="16"/>
                <w:szCs w:val="16"/>
              </w:rPr>
            </w:pPr>
            <w:r w:rsidRPr="00CA076B">
              <w:rPr>
                <w:rFonts w:cs="Arial" w:hint="eastAsia"/>
                <w:sz w:val="16"/>
                <w:szCs w:val="16"/>
                <w:lang w:eastAsia="zh-CN"/>
              </w:rPr>
              <w:t>Z</w:t>
            </w:r>
            <w:r w:rsidRPr="00CA076B">
              <w:rPr>
                <w:rFonts w:cs="Arial"/>
                <w:sz w:val="16"/>
                <w:szCs w:val="16"/>
                <w:lang w:eastAsia="zh-CN"/>
              </w:rPr>
              <w:t>heng Zhao,</w:t>
            </w:r>
            <w:r w:rsidRPr="00CA076B">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057CBF85" w14:textId="77777777" w:rsidR="00BD16AE" w:rsidRPr="00CA076B" w:rsidRDefault="00BD16AE" w:rsidP="00ED44AD">
            <w:pPr>
              <w:pStyle w:val="TAL"/>
              <w:widowControl w:val="0"/>
              <w:jc w:val="center"/>
              <w:rPr>
                <w:rFonts w:cs="Arial"/>
                <w:sz w:val="16"/>
                <w:szCs w:val="16"/>
              </w:rPr>
            </w:pPr>
            <w:r w:rsidRPr="00CA076B">
              <w:rPr>
                <w:rFonts w:hint="eastAsia"/>
                <w:sz w:val="16"/>
                <w:szCs w:val="16"/>
              </w:rPr>
              <w:t>Zheng.zhao@verizonwireless.com</w:t>
            </w:r>
          </w:p>
        </w:tc>
      </w:tr>
      <w:tr w:rsidR="00BD16AE" w:rsidRPr="001D6F04" w14:paraId="35CA6E05" w14:textId="77777777" w:rsidTr="007E198B">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1B58D8EE"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color w:val="000000"/>
                <w:sz w:val="16"/>
                <w:szCs w:val="16"/>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3A86F5A2"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color w:val="000000"/>
                <w:sz w:val="16"/>
                <w:szCs w:val="16"/>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668A1327" w14:textId="77777777" w:rsidR="00BD16AE" w:rsidRPr="00CA076B" w:rsidRDefault="00BD16AE" w:rsidP="00ED44AD">
            <w:pPr>
              <w:pStyle w:val="TAL"/>
              <w:widowControl w:val="0"/>
              <w:jc w:val="center"/>
              <w:rPr>
                <w:rFonts w:cs="Arial"/>
                <w:kern w:val="2"/>
                <w:sz w:val="16"/>
                <w:szCs w:val="18"/>
                <w:lang w:val="en-US" w:eastAsia="zh-CN"/>
              </w:rPr>
            </w:pPr>
            <w:r w:rsidRPr="00CA076B">
              <w:rPr>
                <w:rFonts w:cs="Arial"/>
                <w:color w:val="000000"/>
                <w:sz w:val="16"/>
                <w:szCs w:val="16"/>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5A0DAE10" w14:textId="77777777" w:rsidR="00BD16AE" w:rsidRPr="00CA076B" w:rsidRDefault="00BD16AE" w:rsidP="00ED44AD">
            <w:pPr>
              <w:pStyle w:val="TAL"/>
              <w:widowControl w:val="0"/>
              <w:jc w:val="center"/>
              <w:rPr>
                <w:rFonts w:cs="Arial"/>
                <w:sz w:val="16"/>
                <w:szCs w:val="16"/>
              </w:rPr>
            </w:pPr>
            <w:r w:rsidRPr="00CA076B">
              <w:rPr>
                <w:rFonts w:cs="Arial"/>
                <w:sz w:val="16"/>
                <w:szCs w:val="16"/>
                <w:lang w:eastAsia="zh-CN"/>
              </w:rPr>
              <w:t>Ryu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59DB6F0E" w14:textId="77777777" w:rsidR="00BD16AE" w:rsidRPr="00CA076B" w:rsidRDefault="00BD16AE" w:rsidP="00ED44AD">
            <w:pPr>
              <w:pStyle w:val="TAL"/>
              <w:widowControl w:val="0"/>
              <w:jc w:val="center"/>
              <w:rPr>
                <w:rFonts w:cs="Arial"/>
                <w:sz w:val="16"/>
                <w:szCs w:val="16"/>
              </w:rPr>
            </w:pPr>
            <w:hyperlink r:id="rId12" w:history="1">
              <w:r w:rsidRPr="00CA076B">
                <w:rPr>
                  <w:rStyle w:val="a9"/>
                  <w:rFonts w:cs="Arial"/>
                  <w:color w:val="000000"/>
                  <w:sz w:val="16"/>
                  <w:szCs w:val="16"/>
                </w:rPr>
                <w:t>ryuu.kitagawa.pn@nttdocomo.com</w:t>
              </w:r>
            </w:hyperlink>
          </w:p>
        </w:tc>
      </w:tr>
      <w:tr w:rsidR="00BD16AE" w:rsidRPr="001D6F04" w14:paraId="0639A0B1" w14:textId="77777777" w:rsidTr="007E198B">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53EE7AC1" w14:textId="56341F2F" w:rsidR="00BD16AE" w:rsidRPr="00CA076B" w:rsidRDefault="00BD16AE" w:rsidP="00714A6E">
            <w:pPr>
              <w:pStyle w:val="TAL"/>
              <w:widowControl w:val="0"/>
              <w:jc w:val="center"/>
              <w:rPr>
                <w:rFonts w:cs="Arial"/>
                <w:color w:val="000000"/>
                <w:sz w:val="16"/>
                <w:szCs w:val="16"/>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EE81C72" w14:textId="289D2F09" w:rsidR="00BD16AE" w:rsidRPr="00CA076B" w:rsidRDefault="00BD16AE" w:rsidP="00714A6E">
            <w:pPr>
              <w:pStyle w:val="TAL"/>
              <w:widowControl w:val="0"/>
              <w:jc w:val="center"/>
              <w:rPr>
                <w:rFonts w:cs="Arial"/>
                <w:color w:val="000000"/>
                <w:sz w:val="16"/>
                <w:szCs w:val="16"/>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998358E" w14:textId="31223866" w:rsidR="00BD16AE" w:rsidRPr="00CA076B" w:rsidRDefault="00BD16AE" w:rsidP="00714A6E">
            <w:pPr>
              <w:pStyle w:val="TAL"/>
              <w:widowControl w:val="0"/>
              <w:jc w:val="center"/>
              <w:rPr>
                <w:rFonts w:cs="Arial"/>
                <w:color w:val="000000"/>
                <w:sz w:val="16"/>
                <w:szCs w:val="16"/>
              </w:rPr>
            </w:pPr>
            <w:r w:rsidRPr="00716AC3">
              <w:rPr>
                <w:rFonts w:cs="Arial"/>
                <w:kern w:val="2"/>
                <w:sz w:val="16"/>
                <w:szCs w:val="16"/>
                <w:lang w:val="en-US" w:eastAsia="zh-CN"/>
              </w:rPr>
              <w:t>PC</w:t>
            </w:r>
            <w:r>
              <w:rPr>
                <w:rFonts w:cs="Arial"/>
                <w:kern w:val="2"/>
                <w:sz w:val="16"/>
                <w:szCs w:val="16"/>
                <w:lang w:val="en-US" w:eastAsia="zh-CN"/>
              </w:rPr>
              <w:t>1.5</w:t>
            </w:r>
          </w:p>
        </w:tc>
        <w:tc>
          <w:tcPr>
            <w:tcW w:w="693" w:type="pct"/>
            <w:tcBorders>
              <w:top w:val="single" w:sz="4" w:space="0" w:color="auto"/>
              <w:left w:val="single" w:sz="4" w:space="0" w:color="auto"/>
              <w:bottom w:val="single" w:sz="4" w:space="0" w:color="auto"/>
              <w:right w:val="single" w:sz="4" w:space="0" w:color="auto"/>
            </w:tcBorders>
            <w:vAlign w:val="center"/>
          </w:tcPr>
          <w:p w14:paraId="08DA6984" w14:textId="77777777" w:rsidR="00BD16AE" w:rsidRPr="00716AC3" w:rsidRDefault="00BD16AE"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4F4B510A" w14:textId="3E0E92DE" w:rsidR="00BD16AE" w:rsidRPr="00CA076B" w:rsidRDefault="00BD16AE"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1770DF47" w14:textId="5025250A" w:rsidR="00BD16AE" w:rsidRDefault="00BD16AE" w:rsidP="00714A6E">
            <w:pPr>
              <w:pStyle w:val="TAL"/>
              <w:widowControl w:val="0"/>
              <w:jc w:val="center"/>
              <w:rPr>
                <w:rStyle w:val="a9"/>
                <w:rFonts w:cs="Arial"/>
                <w:color w:val="000000"/>
                <w:sz w:val="16"/>
                <w:szCs w:val="16"/>
              </w:rPr>
            </w:pPr>
            <w:r w:rsidRPr="00716AC3">
              <w:rPr>
                <w:rFonts w:ascii="等线" w:hAnsi="等线" w:hint="eastAsia"/>
                <w:sz w:val="16"/>
                <w:szCs w:val="16"/>
                <w:u w:val="single"/>
              </w:rPr>
              <w:t>ui-suzuki@kddi.com</w:t>
            </w:r>
          </w:p>
        </w:tc>
      </w:tr>
      <w:bookmarkEnd w:id="31"/>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699FB3F4" w:rsidR="00BB0464" w:rsidRDefault="00BB0464" w:rsidP="00BB0464">
      <w:pPr>
        <w:pStyle w:val="1"/>
        <w:rPr>
          <w:lang w:eastAsia="zh-CN"/>
        </w:rPr>
      </w:pPr>
      <w:bookmarkStart w:id="32" w:name="_Toc115471716"/>
      <w:r>
        <w:rPr>
          <w:rFonts w:hint="eastAsia"/>
          <w:lang w:eastAsia="zh-CN"/>
        </w:rPr>
        <w:lastRenderedPageBreak/>
        <w:t>5</w:t>
      </w:r>
      <w:r w:rsidRPr="004D3578">
        <w:tab/>
      </w:r>
      <w:r w:rsidR="00D05515" w:rsidRPr="00D05515">
        <w:t xml:space="preserve">High power for </w:t>
      </w:r>
      <w:bookmarkEnd w:id="32"/>
      <w:r w:rsidR="00B36DD6" w:rsidRPr="00B36DD6">
        <w:t>NR TDD intra-band carrier aggregation in frequency range FR1</w:t>
      </w:r>
    </w:p>
    <w:p w14:paraId="5663F4A8" w14:textId="1FB72CE1" w:rsidR="00A047D8" w:rsidRPr="004D3578" w:rsidRDefault="00A047D8" w:rsidP="00A047D8">
      <w:pPr>
        <w:pStyle w:val="2"/>
        <w:rPr>
          <w:lang w:eastAsia="zh-CN"/>
        </w:rPr>
      </w:pPr>
      <w:bookmarkStart w:id="33" w:name="_Toc115471717"/>
      <w:r>
        <w:rPr>
          <w:rFonts w:hint="eastAsia"/>
          <w:lang w:eastAsia="zh-CN"/>
        </w:rPr>
        <w:t>5</w:t>
      </w:r>
      <w:r w:rsidRPr="004D3578">
        <w:t>.</w:t>
      </w:r>
      <w:r>
        <w:rPr>
          <w:rFonts w:hint="eastAsia"/>
          <w:lang w:eastAsia="zh-CN"/>
        </w:rPr>
        <w:t>x</w:t>
      </w:r>
      <w:r w:rsidRPr="004D3578">
        <w:tab/>
      </w:r>
      <w:r w:rsidR="002F15FA">
        <w:t xml:space="preserve">NR band </w:t>
      </w:r>
      <w:r>
        <w:rPr>
          <w:lang w:eastAsia="zh-CN"/>
        </w:rPr>
        <w:t>nX</w:t>
      </w:r>
      <w:bookmarkEnd w:id="33"/>
    </w:p>
    <w:p w14:paraId="5663F4A9" w14:textId="67ECE056" w:rsidR="00A047D8" w:rsidRPr="001043CD" w:rsidRDefault="00A047D8" w:rsidP="00A047D8">
      <w:pPr>
        <w:pStyle w:val="3"/>
        <w:rPr>
          <w:rFonts w:cs="Arial"/>
          <w:szCs w:val="28"/>
          <w:lang w:eastAsia="zh-CN"/>
        </w:rPr>
      </w:pPr>
      <w:bookmarkStart w:id="34" w:name="_Toc115471718"/>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003B6285" w:rsidRPr="00A1115A">
        <w:rPr>
          <w:lang w:eastAsia="zh-CN"/>
        </w:rPr>
        <w:t xml:space="preserve">UE </w:t>
      </w:r>
      <w:r w:rsidR="003B6285" w:rsidRPr="00A1115A">
        <w:t>maximum output powe</w:t>
      </w:r>
      <w:r w:rsidR="000D001C">
        <w:t>r</w:t>
      </w:r>
      <w:bookmarkEnd w:id="34"/>
    </w:p>
    <w:p w14:paraId="68447F9C" w14:textId="1CD8F9B5" w:rsidR="002F15FA" w:rsidRPr="002F15FA" w:rsidRDefault="002F15FA" w:rsidP="002F15FA">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x</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15FA" w:rsidRPr="002F15FA" w14:paraId="6E1BDB02"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E06B4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NR</w:t>
            </w:r>
          </w:p>
          <w:p w14:paraId="0A812478"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60CB9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700C77"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B278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8D22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B29655"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3DFA0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AE568F"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B684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r>
      <w:tr w:rsidR="002F15FA" w:rsidRPr="002F15FA" w14:paraId="3478A636"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DC18E" w14:textId="3D23EAD6" w:rsidR="002F15FA" w:rsidRPr="002F15FA" w:rsidRDefault="002F15FA" w:rsidP="002F15FA">
            <w:pPr>
              <w:keepNext/>
              <w:keepLines/>
              <w:spacing w:after="0"/>
              <w:jc w:val="center"/>
              <w:rPr>
                <w:rFonts w:ascii="Arial" w:eastAsia="宋体" w:hAnsi="Arial"/>
                <w:i/>
                <w:sz w:val="18"/>
                <w:lang w:val="fi-FI" w:eastAsia="fi-FI"/>
              </w:rPr>
            </w:pPr>
            <w:r w:rsidRPr="002F15FA">
              <w:rPr>
                <w:rFonts w:ascii="Arial" w:hAnsi="Arial" w:cs="Arial"/>
                <w:i/>
                <w:color w:val="0000FF"/>
                <w:sz w:val="18"/>
              </w:rPr>
              <w:t>nX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738BB" w14:textId="77777777"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83719" w14:textId="77777777" w:rsidR="002F15FA" w:rsidRPr="002F15FA" w:rsidRDefault="002F15FA" w:rsidP="002F15FA">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699C4" w14:textId="77777777"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5CC52" w14:textId="77777777"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C30A5" w14:textId="534CA71B" w:rsidR="002F15FA" w:rsidRPr="002F15FA" w:rsidRDefault="002F15FA" w:rsidP="002F15FA">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2EF06" w14:textId="6045C8A0"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8A526" w14:textId="0083468F" w:rsidR="002F15FA" w:rsidRPr="002F15FA" w:rsidRDefault="002F15FA" w:rsidP="002F15FA">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49943" w14:textId="39FC5579" w:rsidR="002F15FA" w:rsidRPr="002F15FA" w:rsidRDefault="002F15FA" w:rsidP="002F15FA">
            <w:pPr>
              <w:keepNext/>
              <w:keepLines/>
              <w:spacing w:after="0"/>
              <w:jc w:val="center"/>
              <w:rPr>
                <w:rFonts w:ascii="Arial" w:eastAsia="宋体" w:hAnsi="Arial"/>
                <w:sz w:val="18"/>
              </w:rPr>
            </w:pPr>
          </w:p>
        </w:tc>
      </w:tr>
    </w:tbl>
    <w:p w14:paraId="5663F576" w14:textId="77777777" w:rsidR="00A047D8" w:rsidRPr="00B0188E" w:rsidRDefault="00A047D8" w:rsidP="00A047D8">
      <w:pPr>
        <w:pStyle w:val="TH"/>
        <w:jc w:val="left"/>
        <w:rPr>
          <w:lang w:eastAsia="zh-CN"/>
        </w:rPr>
      </w:pPr>
    </w:p>
    <w:p w14:paraId="5663F579" w14:textId="79E2FBA6" w:rsidR="00A047D8" w:rsidRDefault="00A047D8" w:rsidP="00A047D8">
      <w:pPr>
        <w:pStyle w:val="3"/>
        <w:rPr>
          <w:rFonts w:eastAsia="MS Mincho"/>
          <w:lang w:eastAsia="ja-JP"/>
        </w:rPr>
      </w:pPr>
      <w:bookmarkStart w:id="35" w:name="_Toc115471719"/>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009D7C56">
        <w:rPr>
          <w:rFonts w:eastAsia="MS Mincho"/>
          <w:lang w:eastAsia="ja-JP"/>
        </w:rPr>
        <w:t>2</w:t>
      </w:r>
      <w:r w:rsidRPr="00DD04C9">
        <w:rPr>
          <w:rFonts w:eastAsia="MS Mincho"/>
          <w:lang w:eastAsia="ja-JP"/>
        </w:rPr>
        <w:tab/>
      </w:r>
      <w:r w:rsidR="009D7C56" w:rsidRPr="00A1115A">
        <w:rPr>
          <w:lang w:eastAsia="zh-CN"/>
        </w:rPr>
        <w:t xml:space="preserve">UE additional </w:t>
      </w:r>
      <w:r w:rsidR="009D7C56" w:rsidRPr="00A1115A">
        <w:t>maximum output power reduction</w:t>
      </w:r>
      <w:bookmarkEnd w:id="35"/>
    </w:p>
    <w:p w14:paraId="74E3D435" w14:textId="1CC090AA" w:rsidR="00AC1C7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to </w:t>
      </w:r>
      <w:r w:rsidR="009D7C56">
        <w:rPr>
          <w:i/>
          <w:color w:val="0000FF"/>
          <w:lang w:eastAsia="zh-CN"/>
        </w:rPr>
        <w:t>the</w:t>
      </w:r>
      <w:r>
        <w:rPr>
          <w:rFonts w:hint="eastAsia"/>
          <w:i/>
          <w:color w:val="0000FF"/>
          <w:lang w:eastAsia="zh-CN"/>
        </w:rPr>
        <w:t xml:space="preserve"> values, this section will be void.&gt;</w:t>
      </w:r>
    </w:p>
    <w:p w14:paraId="5663F766" w14:textId="20FDB2B3" w:rsidR="00054A22" w:rsidRPr="00235394" w:rsidRDefault="006931EA" w:rsidP="006931EA">
      <w:pPr>
        <w:pStyle w:val="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36" w:name="_Toc115471721"/>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00080512" w:rsidRPr="004D3578">
        <w:t>Change history</w:t>
      </w:r>
      <w:bookmarkStart w:id="37" w:name="historyclause"/>
      <w:bookmarkEnd w:id="36"/>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37C3260B"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B36DD6">
              <w:rPr>
                <w:sz w:val="16"/>
                <w:szCs w:val="16"/>
                <w:lang w:eastAsia="zh-CN"/>
              </w:rPr>
              <w:t>1</w:t>
            </w:r>
          </w:p>
        </w:tc>
        <w:tc>
          <w:tcPr>
            <w:tcW w:w="800" w:type="dxa"/>
            <w:shd w:val="solid" w:color="FFFFFF" w:fill="auto"/>
          </w:tcPr>
          <w:p w14:paraId="5663F773" w14:textId="47BAC8A5" w:rsidR="003C3971" w:rsidRPr="008245FE" w:rsidRDefault="00D71DC4" w:rsidP="00B36DD6">
            <w:pPr>
              <w:pStyle w:val="TAC"/>
              <w:jc w:val="left"/>
              <w:rPr>
                <w:sz w:val="16"/>
                <w:szCs w:val="16"/>
                <w:lang w:eastAsia="zh-CN"/>
              </w:rPr>
            </w:pPr>
            <w:r>
              <w:rPr>
                <w:rFonts w:hint="eastAsia"/>
                <w:sz w:val="16"/>
                <w:szCs w:val="16"/>
                <w:lang w:eastAsia="zh-CN"/>
              </w:rPr>
              <w:t>RAN4 #</w:t>
            </w:r>
            <w:r w:rsidR="00DC07C3">
              <w:rPr>
                <w:sz w:val="16"/>
                <w:szCs w:val="16"/>
                <w:lang w:eastAsia="zh-CN"/>
              </w:rPr>
              <w:t>10</w:t>
            </w:r>
            <w:r w:rsidR="00B36DD6">
              <w:rPr>
                <w:sz w:val="16"/>
                <w:szCs w:val="16"/>
                <w:lang w:eastAsia="zh-CN"/>
              </w:rPr>
              <w:t>5</w:t>
            </w:r>
          </w:p>
        </w:tc>
        <w:tc>
          <w:tcPr>
            <w:tcW w:w="1094" w:type="dxa"/>
            <w:shd w:val="solid" w:color="FFFFFF" w:fill="auto"/>
          </w:tcPr>
          <w:p w14:paraId="5663F774" w14:textId="76565F2B"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2xxxxx</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2D99A" w14:textId="77777777" w:rsidR="00072095" w:rsidRDefault="00072095">
      <w:r>
        <w:separator/>
      </w:r>
    </w:p>
  </w:endnote>
  <w:endnote w:type="continuationSeparator" w:id="0">
    <w:p w14:paraId="22A10D8A" w14:textId="77777777" w:rsidR="00072095" w:rsidRDefault="0007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0D6E4" w14:textId="77777777" w:rsidR="00072095" w:rsidRDefault="00072095">
      <w:r>
        <w:separator/>
      </w:r>
    </w:p>
  </w:footnote>
  <w:footnote w:type="continuationSeparator" w:id="0">
    <w:p w14:paraId="67EB44E1" w14:textId="77777777" w:rsidR="00072095" w:rsidRDefault="0007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579A7C61"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98B">
      <w:rPr>
        <w:rFonts w:ascii="Arial" w:hAnsi="Arial" w:cs="Arial"/>
        <w:b/>
        <w:noProof/>
        <w:sz w:val="18"/>
        <w:szCs w:val="18"/>
      </w:rPr>
      <w:t>3GPP TR 38.897 V0.0.1 (2022-11)</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4A6E">
      <w:rPr>
        <w:rFonts w:ascii="Arial" w:hAnsi="Arial" w:cs="Arial"/>
        <w:b/>
        <w:noProof/>
        <w:sz w:val="18"/>
        <w:szCs w:val="18"/>
      </w:rPr>
      <w:t>9</w:t>
    </w:r>
    <w:r>
      <w:rPr>
        <w:rFonts w:ascii="Arial" w:hAnsi="Arial" w:cs="Arial"/>
        <w:b/>
        <w:sz w:val="18"/>
        <w:szCs w:val="18"/>
      </w:rPr>
      <w:fldChar w:fldCharType="end"/>
    </w:r>
  </w:p>
  <w:p w14:paraId="5663F79A" w14:textId="5E5E2601"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98B">
      <w:rPr>
        <w:rFonts w:ascii="Arial" w:hAnsi="Arial" w:cs="Arial"/>
        <w:b/>
        <w:noProof/>
        <w:sz w:val="18"/>
        <w:szCs w:val="18"/>
      </w:rPr>
      <w:t>Release 18</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095"/>
    <w:rsid w:val="00072301"/>
    <w:rsid w:val="0007535C"/>
    <w:rsid w:val="00075DF9"/>
    <w:rsid w:val="00077185"/>
    <w:rsid w:val="00077733"/>
    <w:rsid w:val="00080512"/>
    <w:rsid w:val="00080811"/>
    <w:rsid w:val="00096088"/>
    <w:rsid w:val="00096AA8"/>
    <w:rsid w:val="00097255"/>
    <w:rsid w:val="000B0B1F"/>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0113"/>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03F8"/>
    <w:rsid w:val="002B3E28"/>
    <w:rsid w:val="002B6339"/>
    <w:rsid w:val="002B7FD4"/>
    <w:rsid w:val="002C51C3"/>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769B3"/>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263"/>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14A6E"/>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0406"/>
    <w:rsid w:val="007B4396"/>
    <w:rsid w:val="007B600E"/>
    <w:rsid w:val="007C1B5A"/>
    <w:rsid w:val="007C3902"/>
    <w:rsid w:val="007C6946"/>
    <w:rsid w:val="007E0D81"/>
    <w:rsid w:val="007E198B"/>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D2635"/>
    <w:rsid w:val="008E1C95"/>
    <w:rsid w:val="008E4395"/>
    <w:rsid w:val="008E5D32"/>
    <w:rsid w:val="008F02EA"/>
    <w:rsid w:val="008F2B29"/>
    <w:rsid w:val="008F4255"/>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76D"/>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B0188E"/>
    <w:rsid w:val="00B15449"/>
    <w:rsid w:val="00B17E85"/>
    <w:rsid w:val="00B20BB6"/>
    <w:rsid w:val="00B33817"/>
    <w:rsid w:val="00B360E5"/>
    <w:rsid w:val="00B36DD6"/>
    <w:rsid w:val="00B43D21"/>
    <w:rsid w:val="00B4656B"/>
    <w:rsid w:val="00B520A2"/>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16AE"/>
    <w:rsid w:val="00BD2716"/>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36EE"/>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2A1B"/>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0273"/>
    <w:rsid w:val="00E87425"/>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4B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caption"/>
    <w:basedOn w:val="a"/>
    <w:next w:val="a"/>
    <w:qFormat/>
    <w:rsid w:val="00A4576D"/>
    <w:pPr>
      <w:widowControl w:val="0"/>
      <w:spacing w:after="0"/>
      <w:jc w:val="both"/>
    </w:pPr>
    <w:rPr>
      <w:rFonts w:ascii="Calibri" w:eastAsia="MS Mincho"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yuu.kitagawa.pn@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yuu.kitagawa.pn@nttdocomo.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AA1D1-16AC-4E9B-9767-0AB2A583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Pages>
  <Words>1509</Words>
  <Characters>8605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10094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konglingyu (C)</dc:creator>
  <cp:lastModifiedBy>konglingyu (C)</cp:lastModifiedBy>
  <cp:revision>10</cp:revision>
  <cp:lastPrinted>2019-02-25T14:05:00Z</cp:lastPrinted>
  <dcterms:created xsi:type="dcterms:W3CDTF">2022-11-04T02:30:00Z</dcterms:created>
  <dcterms:modified xsi:type="dcterms:W3CDTF">2022-11-17T18:39:00Z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(3)HaqMdgPwK7yuKYtbLhg2jSk0y+CrmVZviwn7AnHqe9IhczlMekY8Tk0y7QFxpzT9FxVprJAH
/V9J2Ir2IUQ+ZVJNa1h+XjDTIEnjg9bPR9f+Sol5JA5IgxFsYzrD8mObshES67Bs65t37pwj
EihxPZcJTg9HiMVeCqJ3FeoiAxw1NZQ/2cyig7XwjjRpfAsORnr8Kjo5q83tuvUsS/KFVhYo
HDEY6LjXx6bJrP+h7A</vt:lpwstr>
  </property>
  <property fmtid="{D5CDD505-2E9C-101B-9397-08002B2CF9AE}" pid="3" name="_2015_ms_pID_7253431">
    <vt:lpwstr>jI3h1fALTxQN2KI4EPS7VYL5tYm1WfOKR+NXJDjHeeLSOhzIX1WzBR
D+/m3UTnO7oPPU8o0mghrD+b3R3WuLZclPu7qHXDaHc+9DipUpAI8cjObC/gahmGrg7qnTvu
R1qcT0da+uMds6/tPc9m78+Wxw98AbViQieB5FtpGDC7e7vKn7H6HlC7onHZwbQ/Cibzv8Wm
OfLLccOg8JDTiOaU8kIrV2VkomaYkn59ztjE</vt:lpwstr>
  </property>
  <property fmtid="{D5CDD505-2E9C-101B-9397-08002B2CF9AE}" pid="4" name="_2015_ms_pID_7253432">
    <vt:lpwstr>JqomNLdWeVIkOwR5NLS/aMA=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1667785234</vt:lpwstr>
  </property>
</Properties>
</file>